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F4" w:rsidRDefault="00D053F4" w:rsidP="00D053F4">
      <w:r>
        <w:rPr>
          <w:u w:val="single"/>
        </w:rPr>
        <w:t>John STIRTAVAUNT</w:t>
      </w:r>
      <w:r>
        <w:t xml:space="preserve">     (fl.1423)</w:t>
      </w:r>
    </w:p>
    <w:p w:rsidR="00D053F4" w:rsidRDefault="00D053F4" w:rsidP="00D053F4">
      <w:r>
        <w:t>of York.</w:t>
      </w:r>
    </w:p>
    <w:p w:rsidR="00D053F4" w:rsidRDefault="00D053F4" w:rsidP="00D053F4"/>
    <w:p w:rsidR="00D053F4" w:rsidRDefault="00D053F4" w:rsidP="00D053F4"/>
    <w:p w:rsidR="00D053F4" w:rsidRDefault="00D053F4" w:rsidP="00D053F4">
      <w:r>
        <w:t>29 Mar.1423</w:t>
      </w:r>
      <w:r>
        <w:tab/>
        <w:t>He was named in title deeds in property in Hetergate.</w:t>
      </w:r>
    </w:p>
    <w:p w:rsidR="00D053F4" w:rsidRDefault="00D053F4" w:rsidP="00D053F4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http://www.sturtivant.org.uk/yorkshire.html</w:t>
        </w:r>
      </w:hyperlink>
      <w:r>
        <w:t>)</w:t>
      </w:r>
    </w:p>
    <w:p w:rsidR="00D053F4" w:rsidRDefault="00D053F4" w:rsidP="00D053F4"/>
    <w:p w:rsidR="00D053F4" w:rsidRDefault="00D053F4" w:rsidP="00D053F4"/>
    <w:p w:rsidR="00D053F4" w:rsidRDefault="00D053F4" w:rsidP="00D053F4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3F4" w:rsidRDefault="00D053F4" w:rsidP="00564E3C">
      <w:r>
        <w:separator/>
      </w:r>
    </w:p>
  </w:endnote>
  <w:endnote w:type="continuationSeparator" w:id="0">
    <w:p w:rsidR="00D053F4" w:rsidRDefault="00D053F4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53F4">
      <w:rPr>
        <w:rFonts w:ascii="Times New Roman" w:hAnsi="Times New Roman" w:cs="Times New Roman"/>
        <w:noProof/>
        <w:sz w:val="24"/>
        <w:szCs w:val="24"/>
      </w:rPr>
      <w:t>15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3F4" w:rsidRDefault="00D053F4" w:rsidP="00564E3C">
      <w:r>
        <w:separator/>
      </w:r>
    </w:p>
  </w:footnote>
  <w:footnote w:type="continuationSeparator" w:id="0">
    <w:p w:rsidR="00D053F4" w:rsidRDefault="00D053F4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F4"/>
    <w:rsid w:val="00372DC6"/>
    <w:rsid w:val="00564E3C"/>
    <w:rsid w:val="0064591D"/>
    <w:rsid w:val="00D053F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38C655-F70D-43BF-A35B-98840A7F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3F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D053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urtivant.org.uk/yorkshir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2016-01-15T20:57:00Z</dcterms:created>
  <dcterms:modified xsi:type="dcterms:W3CDTF">2016-01-15T20:58:00Z</dcterms:modified>
</cp:coreProperties>
</file>